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7A" w:rsidRPr="004A6642" w:rsidRDefault="0045437A" w:rsidP="00721D68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589094833" r:id="rId5"/>
        </w:object>
      </w:r>
    </w:p>
    <w:p w:rsidR="0045437A" w:rsidRPr="004A6642" w:rsidRDefault="0045437A" w:rsidP="00721D68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45437A" w:rsidRPr="004A6642" w:rsidRDefault="0045437A" w:rsidP="00721D68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45437A" w:rsidRPr="004A6642" w:rsidRDefault="0045437A" w:rsidP="00721D6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45437A" w:rsidRPr="004A6642" w:rsidRDefault="0045437A" w:rsidP="00721D6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45437A" w:rsidRPr="00F30895" w:rsidRDefault="0045437A" w:rsidP="00721D6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>
        <w:rPr>
          <w:b/>
          <w:i/>
          <w:color w:val="000000"/>
          <w:sz w:val="28"/>
          <w:lang w:val="ru-RU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45437A" w:rsidRPr="004A6642" w:rsidRDefault="0045437A" w:rsidP="00721D68">
      <w:pPr>
        <w:jc w:val="center"/>
        <w:rPr>
          <w:b/>
          <w:i/>
          <w:color w:val="000000"/>
          <w:sz w:val="28"/>
        </w:rPr>
      </w:pPr>
    </w:p>
    <w:p w:rsidR="0045437A" w:rsidRPr="004A6642" w:rsidRDefault="0045437A" w:rsidP="00721D6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45437A" w:rsidRDefault="0045437A" w:rsidP="00721D68">
      <w:pPr>
        <w:rPr>
          <w:b/>
          <w:color w:val="000000"/>
        </w:rPr>
      </w:pPr>
    </w:p>
    <w:p w:rsidR="0045437A" w:rsidRPr="00571A2B" w:rsidRDefault="0045437A" w:rsidP="00E3582C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24</w:t>
      </w:r>
    </w:p>
    <w:p w:rsidR="0045437A" w:rsidRPr="004A6642" w:rsidRDefault="0045437A" w:rsidP="00721D68">
      <w:pPr>
        <w:rPr>
          <w:color w:val="000000"/>
        </w:rPr>
      </w:pPr>
    </w:p>
    <w:p w:rsidR="0045437A" w:rsidRPr="00891B68" w:rsidRDefault="0045437A" w:rsidP="005C01E7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8,0378 га"/>
        </w:smartTagPr>
        <w:r>
          <w:rPr>
            <w:color w:val="000000"/>
            <w:sz w:val="28"/>
            <w:szCs w:val="28"/>
          </w:rPr>
          <w:t>18,0378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45437A" w:rsidRDefault="0045437A" w:rsidP="00721D68">
      <w:pPr>
        <w:pStyle w:val="NoSpacing"/>
        <w:ind w:firstLine="709"/>
        <w:rPr>
          <w:color w:val="000000"/>
          <w:sz w:val="28"/>
          <w:szCs w:val="28"/>
        </w:rPr>
      </w:pPr>
    </w:p>
    <w:p w:rsidR="0045437A" w:rsidRPr="00891B68" w:rsidRDefault="0045437A" w:rsidP="00721D68">
      <w:pPr>
        <w:pStyle w:val="NoSpacing"/>
        <w:ind w:firstLine="709"/>
        <w:rPr>
          <w:color w:val="000000"/>
          <w:sz w:val="28"/>
          <w:szCs w:val="28"/>
        </w:rPr>
      </w:pPr>
    </w:p>
    <w:p w:rsidR="0045437A" w:rsidRPr="004A6642" w:rsidRDefault="0045437A" w:rsidP="00721D68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8,0378 га"/>
        </w:smartTagPr>
        <w:r>
          <w:rPr>
            <w:color w:val="000000"/>
            <w:sz w:val="28"/>
            <w:szCs w:val="28"/>
          </w:rPr>
          <w:t xml:space="preserve">18,0378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2324285700:06:013:0001,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45437A" w:rsidRPr="004A6642" w:rsidRDefault="0045437A" w:rsidP="00721D68">
      <w:pPr>
        <w:pStyle w:val="NoSpacing"/>
        <w:ind w:firstLine="709"/>
        <w:rPr>
          <w:color w:val="000000"/>
          <w:sz w:val="28"/>
          <w:szCs w:val="28"/>
        </w:rPr>
      </w:pPr>
    </w:p>
    <w:p w:rsidR="0045437A" w:rsidRPr="004A6642" w:rsidRDefault="0045437A" w:rsidP="00721D68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8,0378 га"/>
        </w:smartTagPr>
        <w:r>
          <w:rPr>
            <w:color w:val="000000"/>
            <w:sz w:val="28"/>
            <w:szCs w:val="28"/>
          </w:rPr>
          <w:t xml:space="preserve">18,0378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2324285700:06:013:0001,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45437A" w:rsidRPr="004A6642" w:rsidRDefault="0045437A" w:rsidP="00721D6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45437A" w:rsidRPr="004A6642" w:rsidRDefault="0045437A" w:rsidP="00721D6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45437A" w:rsidRDefault="0045437A" w:rsidP="00721D6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45437A" w:rsidRPr="004A6642" w:rsidRDefault="0045437A" w:rsidP="00721D68">
      <w:pPr>
        <w:pStyle w:val="NoSpacing"/>
        <w:ind w:firstLine="709"/>
        <w:rPr>
          <w:color w:val="000000"/>
          <w:sz w:val="28"/>
          <w:szCs w:val="28"/>
        </w:rPr>
      </w:pPr>
    </w:p>
    <w:p w:rsidR="0045437A" w:rsidRPr="00E3582C" w:rsidRDefault="0045437A" w:rsidP="00E3582C">
      <w:pPr>
        <w:pStyle w:val="NoSpacing"/>
        <w:rPr>
          <w:sz w:val="28"/>
        </w:rPr>
      </w:pPr>
      <w:r w:rsidRPr="00E3582C">
        <w:rPr>
          <w:sz w:val="28"/>
        </w:rPr>
        <w:t xml:space="preserve">Голова ради                                                                    </w:t>
      </w:r>
      <w:r w:rsidRPr="00E3582C">
        <w:rPr>
          <w:sz w:val="28"/>
        </w:rPr>
        <w:tab/>
        <w:t xml:space="preserve">                  О.П.Покутній</w:t>
      </w:r>
    </w:p>
    <w:sectPr w:rsidR="0045437A" w:rsidRPr="00E3582C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1D68"/>
    <w:rsid w:val="00331F26"/>
    <w:rsid w:val="00380D8D"/>
    <w:rsid w:val="0045437A"/>
    <w:rsid w:val="004A6642"/>
    <w:rsid w:val="00571A2B"/>
    <w:rsid w:val="005C01E7"/>
    <w:rsid w:val="006953B1"/>
    <w:rsid w:val="00715E9F"/>
    <w:rsid w:val="00721D68"/>
    <w:rsid w:val="00756BB3"/>
    <w:rsid w:val="00855BCF"/>
    <w:rsid w:val="0088486F"/>
    <w:rsid w:val="00891B68"/>
    <w:rsid w:val="00AC2627"/>
    <w:rsid w:val="00B4692B"/>
    <w:rsid w:val="00BC0D92"/>
    <w:rsid w:val="00CF4522"/>
    <w:rsid w:val="00DA3798"/>
    <w:rsid w:val="00E3582C"/>
    <w:rsid w:val="00F11F40"/>
    <w:rsid w:val="00F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D68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21D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21D68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21D68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21D68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21D68"/>
    <w:rPr>
      <w:rFonts w:ascii="Cambria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21D68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21D68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21D68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721D6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721D68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721D68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1365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2018-05-29T07:27:00Z</cp:lastPrinted>
  <dcterms:created xsi:type="dcterms:W3CDTF">2018-05-15T06:09:00Z</dcterms:created>
  <dcterms:modified xsi:type="dcterms:W3CDTF">2018-05-29T07:27:00Z</dcterms:modified>
</cp:coreProperties>
</file>